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8B0E0" w14:textId="77777777" w:rsidR="00536DC8" w:rsidRDefault="00536DC8" w:rsidP="00536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RAYNOLD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6362E68" w14:textId="77777777" w:rsidR="00536DC8" w:rsidRDefault="00536DC8" w:rsidP="00536DC8">
      <w:pPr>
        <w:rPr>
          <w:rFonts w:ascii="Times New Roman" w:hAnsi="Times New Roman" w:cs="Times New Roman"/>
        </w:rPr>
      </w:pPr>
    </w:p>
    <w:p w14:paraId="479F2BFD" w14:textId="77777777" w:rsidR="00536DC8" w:rsidRDefault="00536DC8" w:rsidP="00536DC8">
      <w:pPr>
        <w:rPr>
          <w:rFonts w:ascii="Times New Roman" w:hAnsi="Times New Roman" w:cs="Times New Roman"/>
        </w:rPr>
      </w:pPr>
    </w:p>
    <w:p w14:paraId="40676B71" w14:textId="77777777" w:rsidR="00536DC8" w:rsidRDefault="00536DC8" w:rsidP="00536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execution against John Trevilian of </w:t>
      </w:r>
    </w:p>
    <w:p w14:paraId="5A91A26B" w14:textId="77777777" w:rsidR="00536DC8" w:rsidRDefault="00536DC8" w:rsidP="00536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Nettlecombe</w:t>
      </w:r>
      <w:proofErr w:type="spellEnd"/>
      <w:r>
        <w:rPr>
          <w:rFonts w:ascii="Times New Roman" w:hAnsi="Times New Roman" w:cs="Times New Roman"/>
        </w:rPr>
        <w:t>, Dorset(q.v.).</w:t>
      </w:r>
    </w:p>
    <w:p w14:paraId="2010D0F1" w14:textId="77777777" w:rsidR="00536DC8" w:rsidRDefault="00536DC8" w:rsidP="00536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02C80DF" w14:textId="77777777" w:rsidR="00536DC8" w:rsidRDefault="00536DC8" w:rsidP="00536DC8">
      <w:pPr>
        <w:rPr>
          <w:rFonts w:ascii="Times New Roman" w:hAnsi="Times New Roman" w:cs="Times New Roman"/>
        </w:rPr>
      </w:pPr>
    </w:p>
    <w:p w14:paraId="0658C441" w14:textId="77777777" w:rsidR="00536DC8" w:rsidRDefault="00536DC8" w:rsidP="00536DC8">
      <w:pPr>
        <w:rPr>
          <w:rFonts w:ascii="Times New Roman" w:hAnsi="Times New Roman" w:cs="Times New Roman"/>
        </w:rPr>
      </w:pPr>
    </w:p>
    <w:p w14:paraId="166DB1E8" w14:textId="77777777" w:rsidR="00536DC8" w:rsidRDefault="00536DC8" w:rsidP="00536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November 2018</w:t>
      </w:r>
    </w:p>
    <w:p w14:paraId="53676C05" w14:textId="77777777" w:rsidR="006B2F86" w:rsidRPr="00E71FC3" w:rsidRDefault="00536D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5213F" w14:textId="77777777" w:rsidR="00536DC8" w:rsidRDefault="00536DC8" w:rsidP="00E71FC3">
      <w:r>
        <w:separator/>
      </w:r>
    </w:p>
  </w:endnote>
  <w:endnote w:type="continuationSeparator" w:id="0">
    <w:p w14:paraId="5E381588" w14:textId="77777777" w:rsidR="00536DC8" w:rsidRDefault="00536DC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708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7ECE2" w14:textId="77777777" w:rsidR="00536DC8" w:rsidRDefault="00536DC8" w:rsidP="00E71FC3">
      <w:r>
        <w:separator/>
      </w:r>
    </w:p>
  </w:footnote>
  <w:footnote w:type="continuationSeparator" w:id="0">
    <w:p w14:paraId="04F48FE4" w14:textId="77777777" w:rsidR="00536DC8" w:rsidRDefault="00536DC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DC8"/>
    <w:rsid w:val="001A7C09"/>
    <w:rsid w:val="00536DC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1E586"/>
  <w15:chartTrackingRefBased/>
  <w15:docId w15:val="{54738AEE-A9BC-4AAE-814A-C118C171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6DC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2018-11-25T19:44:00Z</dcterms:created>
  <dcterms:modified xsi:type="dcterms:W3CDTF">2018-11-25T19:44:00Z</dcterms:modified>
</cp:coreProperties>
</file>